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390188B5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C34FAC">
        <w:rPr>
          <w:b/>
          <w:i/>
          <w:noProof/>
          <w:sz w:val="28"/>
        </w:rPr>
        <w:t>3364</w:t>
      </w:r>
    </w:p>
    <w:p w14:paraId="6F6EBB6C" w14:textId="77777777" w:rsidR="00E073D4" w:rsidRPr="00DA53A0" w:rsidRDefault="00E073D4" w:rsidP="00E073D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14653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333F">
        <w:rPr>
          <w:rFonts w:ascii="Arial" w:hAnsi="Arial"/>
          <w:b/>
          <w:lang w:val="en-US"/>
        </w:rPr>
        <w:t>Ericsson</w:t>
      </w:r>
    </w:p>
    <w:p w14:paraId="2C458A19" w14:textId="63774C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33F">
        <w:rPr>
          <w:rFonts w:ascii="Arial" w:hAnsi="Arial" w:cs="Arial"/>
          <w:b/>
        </w:rPr>
        <w:t>28.887 skeleton</w:t>
      </w:r>
    </w:p>
    <w:p w14:paraId="02CFB229" w14:textId="60F63D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F29C8">
        <w:rPr>
          <w:rFonts w:ascii="Arial" w:hAnsi="Arial"/>
          <w:b/>
        </w:rPr>
        <w:t>Approval</w:t>
      </w:r>
    </w:p>
    <w:p w14:paraId="74F27089" w14:textId="233A5F3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333F" w:rsidRPr="008C333F">
        <w:rPr>
          <w:rFonts w:ascii="Arial" w:hAnsi="Arial"/>
          <w:b/>
        </w:rPr>
        <w:t>6.20.7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603F188" w:rsidR="00C022E3" w:rsidRDefault="008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8F29C8">
        <w:rPr>
          <w:b/>
          <w:i/>
        </w:rPr>
        <w:t>approve</w:t>
      </w:r>
      <w:r>
        <w:rPr>
          <w:b/>
          <w:i/>
        </w:rPr>
        <w:t xml:space="preserve"> the skeleton for 28.887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4AE8990" w:rsidR="00C022E3" w:rsidRPr="008C333F" w:rsidRDefault="008C333F">
      <w:pPr>
        <w:pStyle w:val="Reference"/>
      </w:pPr>
      <w:r w:rsidRPr="008C333F">
        <w:t>None.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540A2F34" w:rsidR="00C022E3" w:rsidRPr="008C333F" w:rsidRDefault="008C333F">
      <w:pPr>
        <w:rPr>
          <w:iCs/>
        </w:rPr>
      </w:pPr>
      <w:r>
        <w:rPr>
          <w:iCs/>
        </w:rPr>
        <w:t xml:space="preserve">To </w:t>
      </w:r>
      <w:r w:rsidR="008F29C8">
        <w:rPr>
          <w:iCs/>
        </w:rPr>
        <w:t>approve</w:t>
      </w:r>
      <w:r>
        <w:rPr>
          <w:iCs/>
        </w:rPr>
        <w:t xml:space="preserve"> the uploaded skeleton for 28.887.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692368A" w:rsidR="00C022E3" w:rsidRPr="008C333F" w:rsidRDefault="008C333F">
      <w:pPr>
        <w:rPr>
          <w:iCs/>
        </w:rPr>
      </w:pPr>
      <w:r>
        <w:rPr>
          <w:iCs/>
        </w:rPr>
        <w:t>See attachment.</w:t>
      </w:r>
    </w:p>
    <w:sectPr w:rsidR="00C022E3" w:rsidRPr="008C33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840C" w14:textId="77777777" w:rsidR="00231664" w:rsidRDefault="00231664">
      <w:r>
        <w:separator/>
      </w:r>
    </w:p>
  </w:endnote>
  <w:endnote w:type="continuationSeparator" w:id="0">
    <w:p w14:paraId="7D09BF37" w14:textId="77777777" w:rsidR="00231664" w:rsidRDefault="0023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EAA5" w14:textId="77777777" w:rsidR="00231664" w:rsidRDefault="00231664">
      <w:r>
        <w:separator/>
      </w:r>
    </w:p>
  </w:footnote>
  <w:footnote w:type="continuationSeparator" w:id="0">
    <w:p w14:paraId="22DDAE2D" w14:textId="77777777" w:rsidR="00231664" w:rsidRDefault="0023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6410"/>
    <w:rsid w:val="00A57688"/>
    <w:rsid w:val="00A6313B"/>
    <w:rsid w:val="00A82A07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F20168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2025-08-12T11:33:00Z</dcterms:created>
  <dcterms:modified xsi:type="dcterms:W3CDTF">2025-08-12T11:33:00Z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